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16"/>
        <w:gridCol w:w="1596"/>
        <w:gridCol w:w="1416"/>
        <w:gridCol w:w="1374"/>
      </w:tblGrid>
      <w:tr w:rsidR="00982311" w:rsidTr="0098231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311" w:rsidRDefault="00982311" w:rsidP="00023186">
            <w:r>
              <w:t>Приложение 8</w:t>
            </w:r>
          </w:p>
        </w:tc>
      </w:tr>
      <w:tr w:rsidR="00982311" w:rsidTr="0098231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2311" w:rsidRDefault="00982311" w:rsidP="00023186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311" w:rsidRDefault="00982311" w:rsidP="00023186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982311" w:rsidTr="0098231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311" w:rsidRDefault="00982311" w:rsidP="00B11AFE">
            <w:r>
              <w:t>от</w:t>
            </w:r>
            <w:r w:rsidR="00B11AFE">
              <w:t xml:space="preserve"> 15.05.2020</w:t>
            </w:r>
            <w:r>
              <w:t xml:space="preserve"> № </w:t>
            </w:r>
            <w:r w:rsidR="00B11AFE">
              <w:t>66-525</w:t>
            </w:r>
            <w:r>
              <w:t xml:space="preserve">     </w:t>
            </w:r>
          </w:p>
        </w:tc>
      </w:tr>
      <w:tr w:rsidR="00982311" w:rsidTr="0098231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/>
        </w:tc>
      </w:tr>
      <w:tr w:rsidR="00982311" w:rsidTr="00982311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2020 год и на плановый период 2021 и 2022 годов</w:t>
            </w:r>
          </w:p>
        </w:tc>
      </w:tr>
      <w:tr w:rsidR="00982311" w:rsidTr="0098231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/>
        </w:tc>
      </w:tr>
      <w:tr w:rsidR="00982311" w:rsidTr="0098231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тыс. руб.</w:t>
            </w: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№ п/п</w:t>
            </w:r>
          </w:p>
        </w:tc>
        <w:tc>
          <w:tcPr>
            <w:tcW w:w="983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2020 год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2021 год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2022 год</w:t>
            </w:r>
          </w:p>
        </w:tc>
      </w:tr>
    </w:tbl>
    <w:p w:rsidR="00982311" w:rsidRPr="00982311" w:rsidRDefault="00982311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16"/>
        <w:gridCol w:w="1596"/>
        <w:gridCol w:w="1416"/>
        <w:gridCol w:w="1374"/>
      </w:tblGrid>
      <w:tr w:rsidR="00982311" w:rsidTr="00982311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4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5</w:t>
            </w:r>
          </w:p>
        </w:tc>
      </w:tr>
      <w:tr w:rsidR="00982311" w:rsidTr="00982311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982311" w:rsidTr="00982311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13 566,3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Реконструкция оборудования котельной, расположенной по адресу: ул. им. Ломоносова М.В., 1 и восстановление (модернизация и теплоизоляция) сетей горячего водоснабжения до многоквартирных домов № 6 по ул. Зеркальной; № 5, 11, 25, 25А по ул. 1-й Прокатной; № 3А, 4, 8, 19 по ул. 2-й Прокатной; № 7 по ул. Измайлова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10 566,3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Техническое перевооружение системы теплоснабжения с устройством котлов наружного размещения для многоквартирного дома №4а по ул. Вокзальной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3 000,0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2 110,0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Разработка проектной документации на строительство спортивного комплекса, по адресу: г. Саратов, пл. им. Орджоникидзе Г.К., б/н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2 110,0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989 945,8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1 461 078,1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407 416,6</w:t>
            </w: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Детский сад на 100 мест в ЖК «Авиатор» в Заводском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81 453,5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81 753,4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Детский сад на 160 мест в микрорайоне №2 жилого района  «Иволгино»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127 896,1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Детский сад на 160 мест в микрорайоне №2 жилого района «Иволгино»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127 896,1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Детский сад на 160 мест по ул. Ипподромная (на части бывших земель ФГБНУ «НИИСХ Юго-Востока»)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127 896,1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lastRenderedPageBreak/>
              <w:t>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Детский сад на 240 мест к востоку от жилого района «Солнечный-2» в Кировском районе г. Саратова (32,5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187 347,7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10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Детский сад на 240 мест к востоку от жилого района «Солнечный-2» в Кировском районе г. Саратова (45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187 347,7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11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Детский сад на 300 мест в микрорайоне №8 жилого района «Солнечный-2»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229 968,1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12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Детский сад на 80 мест в жилом комплексе «Образцово»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65 309,7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13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110 059,3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14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Строительство второго корпуса МДОУ «Центр развития ребенка-детский сад № 101 «Жар-птица» на 160 мест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128 209,3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15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Строительство пристройки к МОУ «СОШ № 66 им. Н.И. Вавилова», г. Саратов, ул. Казанская, 29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32 986,6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16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Строительство спортивного комплекса по адресу: г. Саратов, пл. им. Орджоникидзе Г.К., б/н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80 000,0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17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57 000,0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18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Школа на 1100 мест в микрорайоне № 11 жилого района «Солнечный-2» в Кировском р-не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407 416,6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407 416,6</w:t>
            </w: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19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Школа на 1100 мест на территории бывшего Саратовского авиационного завода в ЖК «Авиатор»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418 483,7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790 762,1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20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588 396,6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21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Реконструкция фонтана «Одуванчик» на площади им. Кирова С.М.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1 000,0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22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Строительство автомобильной дороги по ул. им. Гришаева В.И. (от ул. им. Зыбина П.М. до ул. им. Тархова С.Ф.) в жилом районе «Солнечный - 2» Кировского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33 500,0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23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Строительство автомобильной дороги по ул. им. Зыбина П.М. в границах VI и VII микрорайонов жилого района «Солнечный-2»  Кировского района 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83 700,0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24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Строительство автомобильной дороги по ул. Менякина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47 865,5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lastRenderedPageBreak/>
              <w:t>25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Строительство скоростной трамвайной линии Мирный пер. - 6-я Дачная (детализация проекта по этапам строительства)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300,0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26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Строительство участка автомобильной дороги от ул. им. Блинова Ф.А. до ул. Романтиков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36 000,0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4 500,0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27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Строительство нового корпуса в МУДО «ДООЦ «Мечта»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4 500,0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150 188,5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28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Водозаборная скважина МБОУ «ООШ №104»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188,5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29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Сквер по ул. им. Расковой М.М., Саратовская область, г. Саратов, ул. им. Расковой М.М.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150 000,0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7 992,4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30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Проектирование и строительство плоскостного сооружения на территории МОУ «СОШ № 97» Октябрьского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4 000,0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31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Строительство спортивно-оздоровительной площадки при МОУ Лицей №2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3 992,4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10 131,0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32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Создание универсальной спортивно-оздоровительной площадки на территории МОУ «СОШ № 24» по адресу: г. Саратов, ул. им. Жуковского Н.Е., д. 24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8 390,4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33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Создание универсальной спортивно-оздоровительной площадки на территории МОУ «СОШ № 93 им. М.М. Расковой» по адресу: г. Саратов, ул. им. Жуковского Н.Е., д. 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1 740,6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1 969 196,1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1 461 078,1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407 416,6</w:t>
            </w:r>
          </w:p>
        </w:tc>
      </w:tr>
      <w:tr w:rsidR="00982311" w:rsidTr="00982311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982311" w:rsidTr="00982311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45 000,0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45 000,0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45 000,0</w:t>
            </w: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45 000,0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45 000,0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45 000,0</w:t>
            </w:r>
          </w:p>
        </w:tc>
      </w:tr>
      <w:tr w:rsidR="00982311" w:rsidTr="00982311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539 117,9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226 512,0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lastRenderedPageBreak/>
              <w:t>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2311" w:rsidRDefault="00982311" w:rsidP="00023186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539 117,9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226 512,0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</w:p>
        </w:tc>
      </w:tr>
      <w:tr w:rsidR="00982311" w:rsidTr="00982311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584 117,9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271 512,0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</w:pPr>
            <w:r>
              <w:t>45 000,0</w:t>
            </w:r>
          </w:p>
        </w:tc>
      </w:tr>
      <w:tr w:rsidR="00982311" w:rsidTr="00982311">
        <w:trPr>
          <w:cantSplit/>
        </w:trPr>
        <w:tc>
          <w:tcPr>
            <w:tcW w:w="10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311" w:rsidRDefault="00982311" w:rsidP="00023186">
            <w:pPr>
              <w:jc w:val="center"/>
            </w:pPr>
            <w:r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2 553 314,0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1 732 590,1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452 416,6</w:t>
            </w:r>
          </w:p>
        </w:tc>
      </w:tr>
      <w:tr w:rsidR="00982311" w:rsidTr="0098231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r>
              <w:t xml:space="preserve"> </w:t>
            </w:r>
          </w:p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11" w:rsidRDefault="00982311" w:rsidP="00023186"/>
        </w:tc>
      </w:tr>
    </w:tbl>
    <w:p w:rsidR="00982311" w:rsidRPr="0074611A" w:rsidRDefault="00982311" w:rsidP="00982311"/>
    <w:p w:rsidR="00E2598B" w:rsidRPr="00982311" w:rsidRDefault="00E2598B" w:rsidP="00982311"/>
    <w:sectPr w:rsidR="00E2598B" w:rsidRPr="00982311" w:rsidSect="00982311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188" w:rsidRDefault="00344188" w:rsidP="00982311">
      <w:r>
        <w:separator/>
      </w:r>
    </w:p>
  </w:endnote>
  <w:endnote w:type="continuationSeparator" w:id="1">
    <w:p w:rsidR="00344188" w:rsidRDefault="00344188" w:rsidP="00982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188" w:rsidRDefault="00344188" w:rsidP="00982311">
      <w:r>
        <w:separator/>
      </w:r>
    </w:p>
  </w:footnote>
  <w:footnote w:type="continuationSeparator" w:id="1">
    <w:p w:rsidR="00344188" w:rsidRDefault="00344188" w:rsidP="009823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311" w:rsidRDefault="00057B11" w:rsidP="00E55C5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8231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82311" w:rsidRDefault="0098231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311" w:rsidRDefault="00057B11" w:rsidP="00E55C5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8231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11AFE">
      <w:rPr>
        <w:rStyle w:val="a7"/>
        <w:noProof/>
      </w:rPr>
      <w:t>4</w:t>
    </w:r>
    <w:r>
      <w:rPr>
        <w:rStyle w:val="a7"/>
      </w:rPr>
      <w:fldChar w:fldCharType="end"/>
    </w:r>
  </w:p>
  <w:p w:rsidR="00982311" w:rsidRDefault="0098231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982311"/>
    <w:rsid w:val="00057B11"/>
    <w:rsid w:val="002C3F39"/>
    <w:rsid w:val="00344188"/>
    <w:rsid w:val="006808C6"/>
    <w:rsid w:val="00982311"/>
    <w:rsid w:val="00A24CAF"/>
    <w:rsid w:val="00B11AFE"/>
    <w:rsid w:val="00B912FD"/>
    <w:rsid w:val="00E2598B"/>
    <w:rsid w:val="00E76718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8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82311"/>
  </w:style>
  <w:style w:type="paragraph" w:styleId="a5">
    <w:name w:val="footer"/>
    <w:basedOn w:val="a"/>
    <w:link w:val="a6"/>
    <w:uiPriority w:val="99"/>
    <w:semiHidden/>
    <w:unhideWhenUsed/>
    <w:rsid w:val="0098231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82311"/>
  </w:style>
  <w:style w:type="character" w:styleId="a7">
    <w:name w:val="page number"/>
    <w:basedOn w:val="a0"/>
    <w:uiPriority w:val="99"/>
    <w:semiHidden/>
    <w:unhideWhenUsed/>
    <w:rsid w:val="009823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4</Pages>
  <Words>987</Words>
  <Characters>5631</Characters>
  <Application>Microsoft Office Word</Application>
  <DocSecurity>0</DocSecurity>
  <Lines>46</Lines>
  <Paragraphs>13</Paragraphs>
  <ScaleCrop>false</ScaleCrop>
  <Company/>
  <LinksUpToDate>false</LinksUpToDate>
  <CharactersWithSpaces>6605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AcstVS</cp:lastModifiedBy>
  <cp:revision>2</cp:revision>
  <dcterms:created xsi:type="dcterms:W3CDTF">2020-05-07T14:03:00Z</dcterms:created>
  <dcterms:modified xsi:type="dcterms:W3CDTF">2020-05-14T11:50:00Z</dcterms:modified>
</cp:coreProperties>
</file>